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20C42" w14:textId="06920109" w:rsidR="00BA00AB" w:rsidRDefault="006B6D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MAINWARING</w:t>
      </w:r>
      <w:r>
        <w:rPr>
          <w:rFonts w:cs="Times New Roman"/>
          <w:szCs w:val="24"/>
        </w:rPr>
        <w:t xml:space="preserve">       (fl.1411)</w:t>
      </w:r>
    </w:p>
    <w:p w14:paraId="39BE9B4A" w14:textId="77777777" w:rsidR="006B6D08" w:rsidRDefault="006B6D08" w:rsidP="009139A6">
      <w:pPr>
        <w:pStyle w:val="NoSpacing"/>
        <w:rPr>
          <w:rFonts w:cs="Times New Roman"/>
          <w:szCs w:val="24"/>
        </w:rPr>
      </w:pPr>
    </w:p>
    <w:p w14:paraId="33245E4E" w14:textId="77777777" w:rsidR="006B6D08" w:rsidRDefault="006B6D08" w:rsidP="009139A6">
      <w:pPr>
        <w:pStyle w:val="NoSpacing"/>
        <w:rPr>
          <w:rFonts w:cs="Times New Roman"/>
          <w:szCs w:val="24"/>
        </w:rPr>
      </w:pPr>
    </w:p>
    <w:p w14:paraId="384E3876" w14:textId="3F063CED" w:rsidR="006B6D08" w:rsidRDefault="006B6D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Randle Mainwaring(d.1456)(q.v.).   (E.D.B. pp.324-5)</w:t>
      </w:r>
    </w:p>
    <w:p w14:paraId="052BDD91" w14:textId="15EA1F58" w:rsidR="006B6D08" w:rsidRDefault="006B6D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(1411) John Davenport.   (ibid.)</w:t>
      </w:r>
    </w:p>
    <w:p w14:paraId="7937B43C" w14:textId="77777777" w:rsidR="006B6D08" w:rsidRDefault="006B6D08" w:rsidP="009139A6">
      <w:pPr>
        <w:pStyle w:val="NoSpacing"/>
        <w:rPr>
          <w:rFonts w:cs="Times New Roman"/>
          <w:szCs w:val="24"/>
        </w:rPr>
      </w:pPr>
    </w:p>
    <w:p w14:paraId="4B9B4B90" w14:textId="77777777" w:rsidR="006B6D08" w:rsidRDefault="006B6D08" w:rsidP="009139A6">
      <w:pPr>
        <w:pStyle w:val="NoSpacing"/>
        <w:rPr>
          <w:rFonts w:cs="Times New Roman"/>
          <w:szCs w:val="24"/>
        </w:rPr>
      </w:pPr>
    </w:p>
    <w:p w14:paraId="08E27D9D" w14:textId="5E7469BB" w:rsidR="006B6D08" w:rsidRPr="006B6D08" w:rsidRDefault="006B6D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October 2023</w:t>
      </w:r>
    </w:p>
    <w:sectPr w:rsidR="006B6D08" w:rsidRPr="006B6D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99143" w14:textId="77777777" w:rsidR="006B6D08" w:rsidRDefault="006B6D08" w:rsidP="009139A6">
      <w:r>
        <w:separator/>
      </w:r>
    </w:p>
  </w:endnote>
  <w:endnote w:type="continuationSeparator" w:id="0">
    <w:p w14:paraId="2ADBCC0D" w14:textId="77777777" w:rsidR="006B6D08" w:rsidRDefault="006B6D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D1D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00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9DA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D1146" w14:textId="77777777" w:rsidR="006B6D08" w:rsidRDefault="006B6D08" w:rsidP="009139A6">
      <w:r>
        <w:separator/>
      </w:r>
    </w:p>
  </w:footnote>
  <w:footnote w:type="continuationSeparator" w:id="0">
    <w:p w14:paraId="6030F76F" w14:textId="77777777" w:rsidR="006B6D08" w:rsidRDefault="006B6D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03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A1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297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D08"/>
    <w:rsid w:val="000666E0"/>
    <w:rsid w:val="002510B7"/>
    <w:rsid w:val="005C130B"/>
    <w:rsid w:val="006B6D0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508D"/>
  <w15:chartTrackingRefBased/>
  <w15:docId w15:val="{CA0854F4-0612-4DEC-B89F-368EFB09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2023-10-12T18:45:00Z</dcterms:created>
  <dcterms:modified xsi:type="dcterms:W3CDTF">2023-10-12T18:50:00Z</dcterms:modified>
</cp:coreProperties>
</file>